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DC15D" w14:textId="77777777" w:rsidR="00A10D6B" w:rsidRDefault="00A10D6B" w:rsidP="00A10D6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Sir Gilbert KYGHLEY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085FD984" w14:textId="77777777" w:rsidR="00A10D6B" w:rsidRDefault="00A10D6B" w:rsidP="00A10D6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Esquire.</w:t>
      </w:r>
    </w:p>
    <w:p w14:paraId="6028506D" w14:textId="77777777" w:rsidR="00A10D6B" w:rsidRDefault="00A10D6B" w:rsidP="00A10D6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5A25DA3" w14:textId="77777777" w:rsidR="00A10D6B" w:rsidRDefault="00A10D6B" w:rsidP="00A10D6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0EEE93E" w14:textId="77777777" w:rsidR="00A10D6B" w:rsidRDefault="00A10D6B" w:rsidP="00A10D6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27 Jan.1408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in Ireland under</w:t>
      </w:r>
    </w:p>
    <w:p w14:paraId="2876BDC0" w14:textId="77777777" w:rsidR="00A10D6B" w:rsidRDefault="00A10D6B" w:rsidP="00A10D6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Thomas of Lancaster, Duke of Clarence(q.v.).    (C.P.R. 1405-8 p.392)</w:t>
      </w:r>
    </w:p>
    <w:p w14:paraId="6E5A3A80" w14:textId="77777777" w:rsidR="00A10D6B" w:rsidRDefault="00A10D6B" w:rsidP="00A10D6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68332D8" w14:textId="77777777" w:rsidR="00A10D6B" w:rsidRDefault="00A10D6B" w:rsidP="00A10D6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2424323" w14:textId="77777777" w:rsidR="00A10D6B" w:rsidRDefault="00A10D6B" w:rsidP="00A10D6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March 2023</w:t>
      </w:r>
    </w:p>
    <w:p w14:paraId="0B4B6C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025AB" w14:textId="77777777" w:rsidR="00A10D6B" w:rsidRDefault="00A10D6B" w:rsidP="009139A6">
      <w:r>
        <w:separator/>
      </w:r>
    </w:p>
  </w:endnote>
  <w:endnote w:type="continuationSeparator" w:id="0">
    <w:p w14:paraId="060FD226" w14:textId="77777777" w:rsidR="00A10D6B" w:rsidRDefault="00A10D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71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5A5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2EA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CA7B5" w14:textId="77777777" w:rsidR="00A10D6B" w:rsidRDefault="00A10D6B" w:rsidP="009139A6">
      <w:r>
        <w:separator/>
      </w:r>
    </w:p>
  </w:footnote>
  <w:footnote w:type="continuationSeparator" w:id="0">
    <w:p w14:paraId="282D8C4D" w14:textId="77777777" w:rsidR="00A10D6B" w:rsidRDefault="00A10D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8CE7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03A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D59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D6B"/>
    <w:rsid w:val="000666E0"/>
    <w:rsid w:val="002510B7"/>
    <w:rsid w:val="005C130B"/>
    <w:rsid w:val="00826F5C"/>
    <w:rsid w:val="009139A6"/>
    <w:rsid w:val="009448BB"/>
    <w:rsid w:val="00947624"/>
    <w:rsid w:val="00A10D6B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A1C2E"/>
  <w15:chartTrackingRefBased/>
  <w15:docId w15:val="{9E9DF169-CAE8-4AFF-A231-553FA1AD4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2023-03-26T18:30:00Z</dcterms:created>
  <dcterms:modified xsi:type="dcterms:W3CDTF">2023-03-26T18:31:00Z</dcterms:modified>
</cp:coreProperties>
</file>